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F56C1" w14:textId="77777777" w:rsidR="00923894" w:rsidRDefault="00923894" w:rsidP="009238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de DUFFELD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</w:t>
      </w:r>
    </w:p>
    <w:p w14:paraId="5E801EB3" w14:textId="77777777" w:rsidR="00923894" w:rsidRDefault="00923894" w:rsidP="009238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Ledsham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426AB24" w14:textId="77777777" w:rsidR="00923894" w:rsidRDefault="00923894" w:rsidP="009238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80766C" w14:textId="77777777" w:rsidR="00923894" w:rsidRDefault="00923894" w:rsidP="009238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4BC7E6" w14:textId="77777777" w:rsidR="00923894" w:rsidRDefault="00923894" w:rsidP="009238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Sep.1400</w:t>
      </w:r>
      <w:r>
        <w:rPr>
          <w:rFonts w:ascii="Times New Roman" w:hAnsi="Times New Roman" w:cs="Times New Roman"/>
          <w:sz w:val="24"/>
          <w:szCs w:val="24"/>
        </w:rPr>
        <w:tab/>
        <w:t>Probate of his Will.</w:t>
      </w:r>
    </w:p>
    <w:p w14:paraId="5F40CB5F" w14:textId="77777777" w:rsidR="00923894" w:rsidRDefault="00923894" w:rsidP="009238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(York Medieval Probate Index, 1267-1500)</w:t>
      </w:r>
    </w:p>
    <w:p w14:paraId="53C6EF6D" w14:textId="77777777" w:rsidR="00923894" w:rsidRDefault="00923894" w:rsidP="009238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DC025D" w14:textId="77777777" w:rsidR="00923894" w:rsidRDefault="00923894" w:rsidP="009238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53747D" w14:textId="77777777" w:rsidR="00923894" w:rsidRDefault="00923894" w:rsidP="009238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April 2021</w:t>
      </w:r>
    </w:p>
    <w:p w14:paraId="48E1EB5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75570" w14:textId="77777777" w:rsidR="00923894" w:rsidRDefault="00923894" w:rsidP="009139A6">
      <w:r>
        <w:separator/>
      </w:r>
    </w:p>
  </w:endnote>
  <w:endnote w:type="continuationSeparator" w:id="0">
    <w:p w14:paraId="34997345" w14:textId="77777777" w:rsidR="00923894" w:rsidRDefault="009238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63D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188A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F9A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F52E3" w14:textId="77777777" w:rsidR="00923894" w:rsidRDefault="00923894" w:rsidP="009139A6">
      <w:r>
        <w:separator/>
      </w:r>
    </w:p>
  </w:footnote>
  <w:footnote w:type="continuationSeparator" w:id="0">
    <w:p w14:paraId="033ADCD6" w14:textId="77777777" w:rsidR="00923894" w:rsidRDefault="009238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4D3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9CE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058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894"/>
    <w:rsid w:val="000666E0"/>
    <w:rsid w:val="002510B7"/>
    <w:rsid w:val="005C130B"/>
    <w:rsid w:val="00826F5C"/>
    <w:rsid w:val="009139A6"/>
    <w:rsid w:val="00923894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10EC1"/>
  <w15:chartTrackingRefBased/>
  <w15:docId w15:val="{C0AA920E-6C0A-4CAD-9915-AA1C4871D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2021-04-29T18:08:00Z</dcterms:created>
  <dcterms:modified xsi:type="dcterms:W3CDTF">2021-04-29T18:09:00Z</dcterms:modified>
</cp:coreProperties>
</file>